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>
            <w:r>
              <w:t>Приложение 3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8C4911" w:rsidP="008C4911">
            <w:r>
              <w:t xml:space="preserve">от 26.02.2021 </w:t>
            </w:r>
            <w:r w:rsidR="006F728C">
              <w:t xml:space="preserve">№ </w:t>
            </w:r>
            <w:r>
              <w:t>84-652</w:t>
            </w:r>
            <w:r w:rsidR="006F728C">
              <w:t xml:space="preserve">     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  <w:tr w:rsidR="006F728C" w:rsidTr="006F728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  <w:tr w:rsidR="006F728C" w:rsidTr="006F728C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Наименование</w:t>
            </w:r>
          </w:p>
        </w:tc>
      </w:tr>
    </w:tbl>
    <w:p w:rsidR="006F728C" w:rsidRPr="006F728C" w:rsidRDefault="006F728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6F728C" w:rsidTr="006F728C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3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r>
              <w:t>КОМИТЕТ ПО УПРАВЛЕНИЮ ИМУЩЕСТВОМ ГОРОДА САРАТОВА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Увеличение прочих остатков денежных средств бюджетов городских округов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Уменьшение прочих остатков денежных средств бюджетов городских округов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</w:tbl>
    <w:p w:rsidR="00E2598B" w:rsidRPr="006F728C" w:rsidRDefault="00E2598B" w:rsidP="006F728C"/>
    <w:sectPr w:rsidR="00E2598B" w:rsidRPr="006F728C" w:rsidSect="008C4911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DF3" w:rsidRDefault="00721DF3" w:rsidP="006F728C">
      <w:r>
        <w:separator/>
      </w:r>
    </w:p>
  </w:endnote>
  <w:endnote w:type="continuationSeparator" w:id="1">
    <w:p w:rsidR="00721DF3" w:rsidRDefault="00721DF3" w:rsidP="006F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DF3" w:rsidRDefault="00721DF3" w:rsidP="006F728C">
      <w:r>
        <w:separator/>
      </w:r>
    </w:p>
  </w:footnote>
  <w:footnote w:type="continuationSeparator" w:id="1">
    <w:p w:rsidR="00721DF3" w:rsidRDefault="00721DF3" w:rsidP="006F7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28C" w:rsidRDefault="00263182" w:rsidP="00E7142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728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728C" w:rsidRDefault="006F72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28C" w:rsidRDefault="00263182" w:rsidP="00E7142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728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C4911">
      <w:rPr>
        <w:rStyle w:val="a7"/>
        <w:noProof/>
      </w:rPr>
      <w:t>2</w:t>
    </w:r>
    <w:r>
      <w:rPr>
        <w:rStyle w:val="a7"/>
      </w:rPr>
      <w:fldChar w:fldCharType="end"/>
    </w:r>
  </w:p>
  <w:p w:rsidR="006F728C" w:rsidRDefault="006F72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6F728C"/>
    <w:rsid w:val="00196E59"/>
    <w:rsid w:val="00263182"/>
    <w:rsid w:val="002C3F39"/>
    <w:rsid w:val="002F6859"/>
    <w:rsid w:val="004A690A"/>
    <w:rsid w:val="006808C6"/>
    <w:rsid w:val="006F728C"/>
    <w:rsid w:val="00721DF3"/>
    <w:rsid w:val="008C4911"/>
    <w:rsid w:val="008D735C"/>
    <w:rsid w:val="00941F2E"/>
    <w:rsid w:val="00A24CAF"/>
    <w:rsid w:val="00AA0B0C"/>
    <w:rsid w:val="00B912FD"/>
    <w:rsid w:val="00DC67B7"/>
    <w:rsid w:val="00E2598B"/>
    <w:rsid w:val="00E426FA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72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728C"/>
  </w:style>
  <w:style w:type="paragraph" w:styleId="a5">
    <w:name w:val="footer"/>
    <w:basedOn w:val="a"/>
    <w:link w:val="a6"/>
    <w:uiPriority w:val="99"/>
    <w:semiHidden/>
    <w:unhideWhenUsed/>
    <w:rsid w:val="006F72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728C"/>
  </w:style>
  <w:style w:type="character" w:styleId="a7">
    <w:name w:val="page number"/>
    <w:basedOn w:val="a0"/>
    <w:uiPriority w:val="99"/>
    <w:semiHidden/>
    <w:unhideWhenUsed/>
    <w:rsid w:val="006F72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5</cp:revision>
  <dcterms:created xsi:type="dcterms:W3CDTF">2021-02-02T12:53:00Z</dcterms:created>
  <dcterms:modified xsi:type="dcterms:W3CDTF">2021-02-26T05:46:00Z</dcterms:modified>
</cp:coreProperties>
</file>